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5829" w:rsidRDefault="0016582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MASON, senior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165829" w:rsidRDefault="0016582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65829" w:rsidRDefault="0016582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65829" w:rsidRDefault="0016582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Oct.1419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Leeds, Kent, </w:t>
      </w:r>
    </w:p>
    <w:p w:rsidR="00165829" w:rsidRDefault="0016582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Joan de </w:t>
      </w:r>
      <w:proofErr w:type="spellStart"/>
      <w:r>
        <w:rPr>
          <w:rFonts w:ascii="Times New Roman" w:hAnsi="Times New Roman" w:cs="Times New Roman"/>
          <w:sz w:val="24"/>
          <w:szCs w:val="24"/>
        </w:rPr>
        <w:t>Bohun</w:t>
      </w:r>
      <w:proofErr w:type="spellEnd"/>
      <w:r>
        <w:rPr>
          <w:rFonts w:ascii="Times New Roman" w:hAnsi="Times New Roman" w:cs="Times New Roman"/>
          <w:sz w:val="24"/>
          <w:szCs w:val="24"/>
        </w:rPr>
        <w:t>, Countess of Hereford(q.v.).</w:t>
      </w:r>
    </w:p>
    <w:p w:rsidR="00165829" w:rsidRDefault="0016582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21-280)</w:t>
      </w:r>
    </w:p>
    <w:p w:rsidR="00165829" w:rsidRDefault="0016582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65829" w:rsidRDefault="0016582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65829" w:rsidRPr="00165829" w:rsidRDefault="0016582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February 2016</w:t>
      </w:r>
      <w:bookmarkStart w:id="0" w:name="_GoBack"/>
      <w:bookmarkEnd w:id="0"/>
    </w:p>
    <w:sectPr w:rsidR="00165829" w:rsidRPr="001658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5829" w:rsidRDefault="00165829" w:rsidP="00564E3C">
      <w:pPr>
        <w:spacing w:after="0" w:line="240" w:lineRule="auto"/>
      </w:pPr>
      <w:r>
        <w:separator/>
      </w:r>
    </w:p>
  </w:endnote>
  <w:endnote w:type="continuationSeparator" w:id="0">
    <w:p w:rsidR="00165829" w:rsidRDefault="0016582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65829">
      <w:rPr>
        <w:rFonts w:ascii="Times New Roman" w:hAnsi="Times New Roman" w:cs="Times New Roman"/>
        <w:noProof/>
        <w:sz w:val="24"/>
        <w:szCs w:val="24"/>
      </w:rPr>
      <w:t>25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5829" w:rsidRDefault="00165829" w:rsidP="00564E3C">
      <w:pPr>
        <w:spacing w:after="0" w:line="240" w:lineRule="auto"/>
      </w:pPr>
      <w:r>
        <w:separator/>
      </w:r>
    </w:p>
  </w:footnote>
  <w:footnote w:type="continuationSeparator" w:id="0">
    <w:p w:rsidR="00165829" w:rsidRDefault="0016582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829"/>
    <w:rsid w:val="00165829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291D12"/>
  <w15:chartTrackingRefBased/>
  <w15:docId w15:val="{772DC961-5A5C-4D91-8E10-B13D47771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2016-02-25T22:24:00Z</dcterms:created>
  <dcterms:modified xsi:type="dcterms:W3CDTF">2016-02-25T22:27:00Z</dcterms:modified>
</cp:coreProperties>
</file>